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61F" w:rsidRDefault="0010161F" w:rsidP="0010161F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  <w:u w:val="single"/>
        </w:rPr>
        <w:t>Nicholas MATTISDON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bookmarkEnd w:id="0"/>
    <w:p w:rsidR="0010161F" w:rsidRDefault="0010161F" w:rsidP="001016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161F" w:rsidRDefault="0010161F" w:rsidP="001016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161F" w:rsidRDefault="0010161F" w:rsidP="001016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Gloucester into</w:t>
      </w:r>
    </w:p>
    <w:p w:rsidR="0010161F" w:rsidRDefault="0010161F" w:rsidP="001016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Anne Stafford, Countess of March(q.v.) in Gloucestershire</w:t>
      </w:r>
    </w:p>
    <w:p w:rsidR="0010161F" w:rsidRDefault="0010161F" w:rsidP="001016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the adjacent Welsh Marches.</w:t>
      </w:r>
    </w:p>
    <w:p w:rsidR="0010161F" w:rsidRDefault="0010161F" w:rsidP="001016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24-77)</w:t>
      </w:r>
    </w:p>
    <w:p w:rsidR="0010161F" w:rsidRDefault="0010161F" w:rsidP="001016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161F" w:rsidRDefault="0010161F" w:rsidP="001016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161F" w:rsidRPr="001F4ECD" w:rsidRDefault="0010161F" w:rsidP="001016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March 2016</w:t>
      </w:r>
    </w:p>
    <w:p w:rsidR="006B2F86" w:rsidRPr="0010161F" w:rsidRDefault="0010161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1016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61F" w:rsidRDefault="0010161F" w:rsidP="00E71FC3">
      <w:pPr>
        <w:spacing w:after="0" w:line="240" w:lineRule="auto"/>
      </w:pPr>
      <w:r>
        <w:separator/>
      </w:r>
    </w:p>
  </w:endnote>
  <w:endnote w:type="continuationSeparator" w:id="0">
    <w:p w:rsidR="0010161F" w:rsidRDefault="001016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61F" w:rsidRDefault="0010161F" w:rsidP="00E71FC3">
      <w:pPr>
        <w:spacing w:after="0" w:line="240" w:lineRule="auto"/>
      </w:pPr>
      <w:r>
        <w:separator/>
      </w:r>
    </w:p>
  </w:footnote>
  <w:footnote w:type="continuationSeparator" w:id="0">
    <w:p w:rsidR="0010161F" w:rsidRDefault="001016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1F"/>
    <w:rsid w:val="0010161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9922F"/>
  <w15:chartTrackingRefBased/>
  <w15:docId w15:val="{D5866250-F6E8-4A4A-AC83-F9D61F34F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2016-03-21T20:15:00Z</dcterms:created>
  <dcterms:modified xsi:type="dcterms:W3CDTF">2016-03-21T20:17:00Z</dcterms:modified>
</cp:coreProperties>
</file>